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50D15" w14:textId="6462727F" w:rsidR="00FA51C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Meeting #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C6070">
        <w:rPr>
          <w:rFonts w:hint="eastAsia"/>
          <w:b/>
          <w:noProof/>
          <w:sz w:val="24"/>
          <w:lang w:eastAsia="zh-CN"/>
        </w:rPr>
        <w:t>0506</w:t>
      </w:r>
      <w:bookmarkStart w:id="1" w:name="_GoBack"/>
      <w:bookmarkEnd w:id="1"/>
    </w:p>
    <w:p w14:paraId="18E3C8A8" w14:textId="54DC7D78" w:rsidR="00FA51C3" w:rsidRDefault="00FA51C3" w:rsidP="00FA51C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1126FBA" w14:textId="77777777" w:rsidR="00FA51C3" w:rsidRPr="00FA51C3" w:rsidRDefault="00FA51C3" w:rsidP="00875A0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6EBDDB6C" w14:textId="6F5004EF" w:rsidR="00875A01" w:rsidRDefault="00875A01" w:rsidP="00875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CP-212105</w:t>
      </w:r>
    </w:p>
    <w:p w14:paraId="48FC4844" w14:textId="7C546475" w:rsidR="00875A01" w:rsidRDefault="00875A01" w:rsidP="009B1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CP-210292)</w:t>
      </w:r>
    </w:p>
    <w:p w14:paraId="6BAD0C8C" w14:textId="35DA2020" w:rsidR="00707DB0" w:rsidRDefault="00707DB0" w:rsidP="0070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72E2">
        <w:rPr>
          <w:rFonts w:hint="eastAsia"/>
          <w:b/>
          <w:noProof/>
          <w:sz w:val="24"/>
          <w:lang w:eastAsia="zh-CN"/>
        </w:rPr>
        <w:t>5065</w:t>
      </w:r>
    </w:p>
    <w:p w14:paraId="68C741A1" w14:textId="77777777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80DDC" w14:textId="77777777" w:rsidR="007A6CBF" w:rsidRDefault="007A6CBF">
      <w:r>
        <w:separator/>
      </w:r>
    </w:p>
  </w:endnote>
  <w:endnote w:type="continuationSeparator" w:id="0">
    <w:p w14:paraId="763FDFE4" w14:textId="77777777" w:rsidR="007A6CBF" w:rsidRDefault="007A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CDE03" w14:textId="77777777" w:rsidR="007A6CBF" w:rsidRDefault="007A6CBF">
      <w:r>
        <w:separator/>
      </w:r>
    </w:p>
  </w:footnote>
  <w:footnote w:type="continuationSeparator" w:id="0">
    <w:p w14:paraId="77BEA11A" w14:textId="77777777" w:rsidR="007A6CBF" w:rsidRDefault="007A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ECEB5-9174-4B43-9D58-DBEA2C8D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10</cp:revision>
  <cp:lastPrinted>2000-02-29T10:31:00Z</cp:lastPrinted>
  <dcterms:created xsi:type="dcterms:W3CDTF">2022-01-10T09:43:00Z</dcterms:created>
  <dcterms:modified xsi:type="dcterms:W3CDTF">2022-01-10T10:08:00Z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